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2AC903" w:rsidR="001E41F3" w:rsidRDefault="00217C01">
      <w:pPr>
        <w:pStyle w:val="CRCoverPage"/>
        <w:tabs>
          <w:tab w:val="right" w:pos="9639"/>
        </w:tabs>
        <w:spacing w:after="0"/>
        <w:rPr>
          <w:b/>
          <w:i/>
          <w:noProof/>
          <w:sz w:val="28"/>
        </w:rPr>
      </w:pPr>
      <w:r w:rsidRPr="009F5642">
        <w:rPr>
          <w:b/>
          <w:noProof/>
          <w:sz w:val="24"/>
        </w:rPr>
        <w:t>3GPP TSG-</w:t>
      </w:r>
      <w:r w:rsidRPr="009F5642">
        <w:rPr>
          <w:b/>
          <w:noProof/>
          <w:sz w:val="24"/>
        </w:rPr>
        <w:fldChar w:fldCharType="begin"/>
      </w:r>
      <w:r w:rsidRPr="009F5642">
        <w:rPr>
          <w:b/>
          <w:noProof/>
          <w:sz w:val="24"/>
        </w:rPr>
        <w:instrText xml:space="preserve"> DOCPROPERTY  TSG/WGRef  \* MERGEFORMAT </w:instrText>
      </w:r>
      <w:r w:rsidRPr="009F5642">
        <w:rPr>
          <w:b/>
          <w:noProof/>
          <w:sz w:val="24"/>
        </w:rPr>
        <w:fldChar w:fldCharType="separate"/>
      </w:r>
      <w:r w:rsidRPr="009F5642">
        <w:rPr>
          <w:b/>
          <w:noProof/>
          <w:sz w:val="24"/>
        </w:rPr>
        <w:t>WG</w:t>
      </w:r>
      <w:r w:rsidRPr="009F5642">
        <w:rPr>
          <w:b/>
          <w:noProof/>
          <w:sz w:val="24"/>
        </w:rPr>
        <w:fldChar w:fldCharType="end"/>
      </w:r>
      <w:r w:rsidRPr="009F5642">
        <w:rPr>
          <w:b/>
          <w:noProof/>
          <w:sz w:val="24"/>
        </w:rPr>
        <w:t xml:space="preserve"> SA2 Meeting #160</w:t>
      </w:r>
      <w:r>
        <w:rPr>
          <w:b/>
          <w:noProof/>
          <w:sz w:val="24"/>
        </w:rPr>
        <w:t>-AH-E</w:t>
      </w:r>
      <w:r w:rsidR="001E41F3">
        <w:rPr>
          <w:b/>
          <w:i/>
          <w:noProof/>
          <w:sz w:val="28"/>
        </w:rPr>
        <w:tab/>
      </w:r>
      <w:r w:rsidR="00AE7E78">
        <w:rPr>
          <w:b/>
          <w:i/>
          <w:noProof/>
          <w:sz w:val="28"/>
        </w:rPr>
        <w:t>S2-2</w:t>
      </w:r>
      <w:r w:rsidR="00F05E4A">
        <w:rPr>
          <w:b/>
          <w:i/>
          <w:noProof/>
          <w:sz w:val="28"/>
        </w:rPr>
        <w:t>400812</w:t>
      </w:r>
    </w:p>
    <w:p w14:paraId="7CB45193" w14:textId="416694D6" w:rsidR="001E41F3" w:rsidRDefault="00217C01" w:rsidP="00CD61B0">
      <w:pPr>
        <w:pStyle w:val="CRCoverPage"/>
        <w:tabs>
          <w:tab w:val="right" w:pos="5103"/>
          <w:tab w:val="right" w:pos="9639"/>
        </w:tabs>
        <w:outlineLvl w:val="0"/>
        <w:rPr>
          <w:b/>
          <w:noProof/>
          <w:sz w:val="24"/>
        </w:rPr>
      </w:pPr>
      <w:r>
        <w:rPr>
          <w:b/>
          <w:noProof/>
          <w:sz w:val="24"/>
        </w:rPr>
        <w:t>Electronic Meeting, Jan 22</w:t>
      </w:r>
      <w:r>
        <w:rPr>
          <w:rFonts w:hint="eastAsia"/>
          <w:b/>
          <w:noProof/>
          <w:sz w:val="24"/>
          <w:vertAlign w:val="superscript"/>
          <w:lang w:eastAsia="ko-KR"/>
        </w:rPr>
        <w:t xml:space="preserve">th </w:t>
      </w:r>
      <w:r>
        <w:rPr>
          <w:b/>
          <w:noProof/>
          <w:sz w:val="24"/>
        </w:rPr>
        <w:t>– 26</w:t>
      </w:r>
      <w:r>
        <w:rPr>
          <w:rFonts w:hint="eastAsia"/>
          <w:b/>
          <w:noProof/>
          <w:sz w:val="24"/>
          <w:vertAlign w:val="superscript"/>
          <w:lang w:eastAsia="ko-KR"/>
        </w:rPr>
        <w:t>th</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9C46E2">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8478E4" w:rsidR="001E41F3" w:rsidRPr="00410371" w:rsidRDefault="00AE7E78" w:rsidP="005F5DC9">
            <w:pPr>
              <w:pStyle w:val="CRCoverPage"/>
              <w:spacing w:after="0"/>
              <w:jc w:val="right"/>
              <w:rPr>
                <w:b/>
                <w:noProof/>
                <w:sz w:val="28"/>
              </w:rPr>
            </w:pPr>
            <w:r>
              <w:rPr>
                <w:b/>
                <w:noProof/>
                <w:sz w:val="28"/>
              </w:rPr>
              <w:t>23.</w:t>
            </w:r>
            <w:r w:rsidR="000B3506">
              <w:rPr>
                <w:b/>
                <w:noProof/>
                <w:sz w:val="28"/>
              </w:rPr>
              <w:t>5</w:t>
            </w:r>
            <w:r w:rsidR="005F5DC9">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5B640" w:rsidR="001E41F3" w:rsidRPr="00410371" w:rsidRDefault="00F05E4A" w:rsidP="00547111">
            <w:pPr>
              <w:pStyle w:val="CRCoverPage"/>
              <w:spacing w:after="0"/>
              <w:rPr>
                <w:noProof/>
              </w:rPr>
            </w:pPr>
            <w:r w:rsidRPr="00F05E4A">
              <w:rPr>
                <w:b/>
                <w:noProof/>
                <w:sz w:val="28"/>
              </w:rPr>
              <w:t>0214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F05E4A" w:rsidRDefault="00AE7E78" w:rsidP="00F05E4A">
            <w:pPr>
              <w:pStyle w:val="CRCoverPage"/>
              <w:spacing w:after="0"/>
              <w:jc w:val="center"/>
              <w:rPr>
                <w:b/>
                <w:noProof/>
                <w:sz w:val="28"/>
              </w:rPr>
            </w:pPr>
            <w:r w:rsidRPr="00F05E4A">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271EA" w:rsidR="001E41F3" w:rsidRPr="00410371" w:rsidRDefault="002C4AF0" w:rsidP="008B6D6C">
            <w:pPr>
              <w:pStyle w:val="CRCoverPage"/>
              <w:spacing w:after="0"/>
              <w:jc w:val="center"/>
              <w:rPr>
                <w:noProof/>
                <w:sz w:val="28"/>
              </w:rPr>
            </w:pPr>
            <w:r w:rsidRPr="00F05E4A">
              <w:rPr>
                <w:b/>
                <w:noProof/>
                <w:sz w:val="28"/>
              </w:rPr>
              <w:t>18</w:t>
            </w:r>
            <w:r w:rsidR="00AE7E78" w:rsidRPr="00F05E4A">
              <w:rPr>
                <w:b/>
                <w:noProof/>
                <w:sz w:val="28"/>
              </w:rPr>
              <w:t>.</w:t>
            </w:r>
            <w:r w:rsidR="008F5531" w:rsidRPr="00F05E4A">
              <w:rPr>
                <w:b/>
                <w:noProof/>
                <w:sz w:val="28"/>
              </w:rPr>
              <w:t>4</w:t>
            </w:r>
            <w:r w:rsidR="00AE7E78" w:rsidRPr="00F05E4A">
              <w:rPr>
                <w:b/>
                <w:noProof/>
                <w:sz w:val="28"/>
              </w:rPr>
              <w:t>.</w:t>
            </w:r>
            <w:r w:rsidR="00613CC3" w:rsidRPr="00F05E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F803C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B5C69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8FFB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304D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7F981" w:rsidR="001E41F3" w:rsidRDefault="00D90B96">
            <w:pPr>
              <w:pStyle w:val="CRCoverPage"/>
              <w:spacing w:after="0"/>
              <w:ind w:left="100"/>
              <w:rPr>
                <w:noProof/>
              </w:rPr>
            </w:pPr>
            <w:r>
              <w:t xml:space="preserve">Corrections </w:t>
            </w:r>
            <w:r w:rsidR="00F7750E">
              <w:t xml:space="preserve">to </w:t>
            </w:r>
            <w:proofErr w:type="spellStart"/>
            <w:r w:rsidR="00E51BB0" w:rsidRPr="00E51BB0">
              <w:t>Neasdf_DNSContext</w:t>
            </w:r>
            <w:proofErr w:type="spellEnd"/>
            <w:r w:rsidR="00E51BB0" w:rsidRPr="00E51BB0">
              <w:t xml:space="preserve"> Service</w:t>
            </w:r>
            <w:r w:rsidR="005816E7">
              <w:t xml:space="preserve"> and </w:t>
            </w:r>
            <w:r w:rsidR="005816E7" w:rsidRPr="005816E7">
              <w:t xml:space="preserve">EASDF-related </w:t>
            </w:r>
            <w:r w:rsidR="008F5531">
              <w:t>D</w:t>
            </w:r>
            <w:r w:rsidR="005816E7" w:rsidRPr="005816E7">
              <w:t>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13B8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EC0E3" w:rsidR="001E41F3" w:rsidRDefault="00AF0943">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961A40" w:rsidR="001E41F3" w:rsidRDefault="00EF6A2F" w:rsidP="00820B50">
            <w:pPr>
              <w:pStyle w:val="CRCoverPage"/>
              <w:spacing w:after="0"/>
              <w:ind w:left="100"/>
              <w:rPr>
                <w:noProof/>
              </w:rPr>
            </w:pPr>
            <w:r>
              <w:rPr>
                <w:noProof/>
              </w:rPr>
              <w:t>202</w:t>
            </w:r>
            <w:r w:rsidR="00820B50">
              <w:rPr>
                <w:noProof/>
              </w:rPr>
              <w:t>4</w:t>
            </w:r>
            <w:r>
              <w:rPr>
                <w:noProof/>
              </w:rPr>
              <w:t>-</w:t>
            </w:r>
            <w:r w:rsidR="00820B50">
              <w:rPr>
                <w:noProof/>
              </w:rPr>
              <w:t>0</w:t>
            </w:r>
            <w:r w:rsidR="009C46E2">
              <w:rPr>
                <w:noProof/>
              </w:rPr>
              <w:t>1</w:t>
            </w:r>
            <w:r>
              <w:rPr>
                <w:noProof/>
              </w:rPr>
              <w:t>-</w:t>
            </w:r>
            <w:r w:rsidR="00820B50">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13633E" w:rsidR="001E41F3" w:rsidRDefault="00AF09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B8D086" w:rsidR="001E41F3" w:rsidRDefault="00AE7E78" w:rsidP="00544A4B">
            <w:pPr>
              <w:pStyle w:val="CRCoverPage"/>
              <w:spacing w:after="0"/>
              <w:ind w:left="100"/>
              <w:rPr>
                <w:noProof/>
              </w:rPr>
            </w:pPr>
            <w:r w:rsidRPr="000B3506">
              <w:rPr>
                <w:noProof/>
              </w:rPr>
              <w:t>Rel-</w:t>
            </w:r>
            <w:r w:rsidR="00544A4B">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442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663C3" w14:textId="256EF367" w:rsidR="00FC2CCC" w:rsidRDefault="00801693" w:rsidP="00FC2CCC">
            <w:pPr>
              <w:pStyle w:val="CRCoverPage"/>
              <w:numPr>
                <w:ilvl w:val="0"/>
                <w:numId w:val="1"/>
              </w:numPr>
              <w:spacing w:afterLines="50"/>
              <w:rPr>
                <w:noProof/>
                <w:lang w:eastAsia="zh-CN"/>
              </w:rPr>
            </w:pPr>
            <w:r>
              <w:rPr>
                <w:noProof/>
                <w:lang w:eastAsia="zh-CN"/>
              </w:rPr>
              <w:t xml:space="preserve">During the EAS (Re-)discovery process, the SMF </w:t>
            </w:r>
            <w:r w:rsidRPr="00801693">
              <w:rPr>
                <w:noProof/>
                <w:lang w:eastAsia="zh-CN"/>
              </w:rPr>
              <w:t>invokes Neasdf_DNSContext_Create Request (UE IP address, SUPI, DNN, notification endpoint, (DNS message handling rules)) to the selected EASDF.</w:t>
            </w:r>
            <w:r>
              <w:rPr>
                <w:noProof/>
                <w:lang w:eastAsia="zh-CN"/>
              </w:rPr>
              <w:t xml:space="preserve"> </w:t>
            </w:r>
            <w:r w:rsidRPr="00801693">
              <w:rPr>
                <w:noProof/>
                <w:lang w:eastAsia="zh-CN"/>
              </w:rPr>
              <w:t xml:space="preserve">However, according to the description in </w:t>
            </w:r>
            <w:r w:rsidR="00557D56">
              <w:rPr>
                <w:noProof/>
                <w:lang w:eastAsia="zh-CN"/>
              </w:rPr>
              <w:t xml:space="preserve">clause </w:t>
            </w:r>
            <w:r w:rsidRPr="00801693">
              <w:rPr>
                <w:noProof/>
                <w:lang w:eastAsia="zh-CN"/>
              </w:rPr>
              <w:t>7.1.2.</w:t>
            </w:r>
            <w:r>
              <w:rPr>
                <w:noProof/>
                <w:lang w:eastAsia="zh-CN"/>
              </w:rPr>
              <w:t>2</w:t>
            </w:r>
            <w:r w:rsidRPr="00801693">
              <w:rPr>
                <w:noProof/>
                <w:lang w:eastAsia="zh-CN"/>
              </w:rPr>
              <w:t xml:space="preserve"> </w:t>
            </w:r>
            <w:r w:rsidR="00557D56">
              <w:rPr>
                <w:noProof/>
                <w:lang w:eastAsia="zh-CN"/>
              </w:rPr>
              <w:t>of</w:t>
            </w:r>
            <w:r w:rsidRPr="00801693">
              <w:rPr>
                <w:noProof/>
                <w:lang w:eastAsia="zh-CN"/>
              </w:rPr>
              <w:t xml:space="preserve"> </w:t>
            </w:r>
            <w:r w:rsidR="00D13B8D">
              <w:rPr>
                <w:noProof/>
                <w:lang w:eastAsia="zh-CN"/>
              </w:rPr>
              <w:t xml:space="preserve">TS </w:t>
            </w:r>
            <w:r w:rsidRPr="00801693">
              <w:rPr>
                <w:noProof/>
                <w:lang w:eastAsia="zh-CN"/>
              </w:rPr>
              <w:t>23</w:t>
            </w:r>
            <w:r w:rsidR="00CB01EB">
              <w:rPr>
                <w:noProof/>
                <w:lang w:eastAsia="zh-CN"/>
              </w:rPr>
              <w:t>.</w:t>
            </w:r>
            <w:r w:rsidRPr="00801693">
              <w:rPr>
                <w:noProof/>
                <w:lang w:eastAsia="zh-CN"/>
              </w:rPr>
              <w:t>548</w:t>
            </w:r>
            <w:r w:rsidR="00FC2CCC">
              <w:rPr>
                <w:noProof/>
                <w:lang w:eastAsia="zh-CN"/>
              </w:rPr>
              <w:t xml:space="preserve"> and the descripition in</w:t>
            </w:r>
            <w:r w:rsidRPr="00801693">
              <w:rPr>
                <w:noProof/>
                <w:lang w:eastAsia="zh-CN"/>
              </w:rPr>
              <w:t xml:space="preserve"> </w:t>
            </w:r>
            <w:r w:rsidR="00557D56">
              <w:rPr>
                <w:noProof/>
                <w:lang w:eastAsia="zh-CN"/>
              </w:rPr>
              <w:t xml:space="preserve">clause </w:t>
            </w:r>
            <w:r w:rsidR="006A151E">
              <w:rPr>
                <w:noProof/>
                <w:lang w:eastAsia="zh-CN"/>
              </w:rPr>
              <w:t xml:space="preserve">6.1.6.2.2 </w:t>
            </w:r>
            <w:r w:rsidR="00557D56">
              <w:rPr>
                <w:noProof/>
                <w:lang w:eastAsia="zh-CN"/>
              </w:rPr>
              <w:t>of</w:t>
            </w:r>
            <w:r w:rsidR="006A151E">
              <w:rPr>
                <w:noProof/>
                <w:lang w:eastAsia="zh-CN"/>
              </w:rPr>
              <w:t xml:space="preserve"> </w:t>
            </w:r>
            <w:r w:rsidR="00557D56">
              <w:rPr>
                <w:noProof/>
                <w:lang w:eastAsia="zh-CN"/>
              </w:rPr>
              <w:t xml:space="preserve">TS </w:t>
            </w:r>
            <w:r w:rsidR="006A151E">
              <w:rPr>
                <w:noProof/>
                <w:lang w:eastAsia="zh-CN"/>
              </w:rPr>
              <w:t xml:space="preserve">29.556 </w:t>
            </w:r>
            <w:r w:rsidRPr="00801693">
              <w:rPr>
                <w:noProof/>
                <w:lang w:eastAsia="zh-CN"/>
              </w:rPr>
              <w:t xml:space="preserve">for the inputs to Neasdf_DNSContext_Create Service Operation, </w:t>
            </w:r>
            <w:r w:rsidR="00DC1BDE">
              <w:rPr>
                <w:noProof/>
                <w:lang w:eastAsia="zh-CN"/>
              </w:rPr>
              <w:t>“SUPI”</w:t>
            </w:r>
            <w:r w:rsidR="00D90B96">
              <w:rPr>
                <w:noProof/>
                <w:lang w:eastAsia="zh-CN"/>
              </w:rPr>
              <w:t xml:space="preserve"> is not needed.</w:t>
            </w:r>
          </w:p>
          <w:p w14:paraId="708AA7DE" w14:textId="4F13940B" w:rsidR="0071043A" w:rsidRDefault="00D90B96" w:rsidP="00F27246">
            <w:pPr>
              <w:pStyle w:val="CRCoverPage"/>
              <w:numPr>
                <w:ilvl w:val="0"/>
                <w:numId w:val="1"/>
              </w:numPr>
              <w:spacing w:afterLines="50"/>
              <w:rPr>
                <w:noProof/>
                <w:lang w:eastAsia="zh-CN"/>
              </w:rPr>
            </w:pPr>
            <w:r>
              <w:rPr>
                <w:noProof/>
                <w:lang w:eastAsia="zh-CN"/>
              </w:rPr>
              <w:t>Current</w:t>
            </w:r>
            <w:r w:rsidR="00E67D92">
              <w:rPr>
                <w:noProof/>
                <w:lang w:eastAsia="zh-CN"/>
              </w:rPr>
              <w:t xml:space="preserve"> </w:t>
            </w:r>
            <w:r w:rsidR="00E43C81" w:rsidRPr="00927FB4">
              <w:rPr>
                <w:noProof/>
                <w:lang w:eastAsia="zh-CN"/>
              </w:rPr>
              <w:t>version states that</w:t>
            </w:r>
            <w:r w:rsidR="00E43C81">
              <w:rPr>
                <w:noProof/>
                <w:lang w:eastAsia="zh-CN"/>
              </w:rPr>
              <w:t xml:space="preserve"> </w:t>
            </w:r>
            <w:r w:rsidR="00E43C81">
              <w:t>the EASDF forwards a DNS</w:t>
            </w:r>
            <w:r w:rsidR="00E43C81" w:rsidRPr="005A7459">
              <w:t xml:space="preserve"> message (to the UE or towards a DNS server over N6)</w:t>
            </w:r>
            <w:r>
              <w:t>, which is wrong since N6 is not between EASDF and DNS Server</w:t>
            </w:r>
            <w:r w:rsidR="00E43C81">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7B9AFB" w14:textId="36CE679E" w:rsidR="00DC1BDE" w:rsidRDefault="00DC1BDE" w:rsidP="00DC1BDE">
            <w:pPr>
              <w:pStyle w:val="CRCoverPage"/>
              <w:numPr>
                <w:ilvl w:val="0"/>
                <w:numId w:val="2"/>
              </w:numPr>
              <w:spacing w:after="0"/>
              <w:rPr>
                <w:noProof/>
              </w:rPr>
            </w:pPr>
            <w:r>
              <w:t>Del</w:t>
            </w:r>
            <w:r w:rsidR="00700307">
              <w:t>ete</w:t>
            </w:r>
            <w:r w:rsidR="00D65661" w:rsidRPr="00D5392B">
              <w:t xml:space="preserve"> the </w:t>
            </w:r>
            <w:r w:rsidR="00D65661">
              <w:rPr>
                <w:noProof/>
                <w:lang w:eastAsia="zh-CN"/>
              </w:rPr>
              <w:t>“SUPI”</w:t>
            </w:r>
            <w:r>
              <w:t xml:space="preserve"> in step 3 during the EAS discovery </w:t>
            </w:r>
            <w:r w:rsidR="00E67D92">
              <w:t>procedure</w:t>
            </w:r>
            <w:r>
              <w:t>.</w:t>
            </w:r>
          </w:p>
          <w:p w14:paraId="31C656EC" w14:textId="2769EBF2" w:rsidR="00822E17" w:rsidRDefault="00D90B96" w:rsidP="0073109D">
            <w:pPr>
              <w:pStyle w:val="CRCoverPage"/>
              <w:numPr>
                <w:ilvl w:val="0"/>
                <w:numId w:val="2"/>
              </w:numPr>
              <w:spacing w:after="0"/>
              <w:rPr>
                <w:noProof/>
              </w:rPr>
            </w:pPr>
            <w:r>
              <w:rPr>
                <w:noProof/>
              </w:rPr>
              <w:t xml:space="preserve">Remove “over N6” </w:t>
            </w:r>
            <w:r w:rsidR="007F321B">
              <w:rPr>
                <w:noProof/>
              </w:rPr>
              <w:t xml:space="preserve">in the </w:t>
            </w:r>
            <w:r>
              <w:rPr>
                <w:noProof/>
              </w:rPr>
              <w:t>above related sentence</w:t>
            </w:r>
            <w:r w:rsidR="00E67D92">
              <w:rPr>
                <w:noProof/>
              </w:rPr>
              <w:t>s</w:t>
            </w:r>
            <w:r w:rsidR="00822E1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23834" w:rsidR="003B1D7E" w:rsidRDefault="00D90B96" w:rsidP="00E31DFA">
            <w:pPr>
              <w:pStyle w:val="CRCoverPage"/>
              <w:spacing w:after="0"/>
              <w:ind w:left="460"/>
              <w:rPr>
                <w:noProof/>
              </w:rPr>
            </w:pPr>
            <w:bookmarkStart w:id="2" w:name="_Hlk155792829"/>
            <w:r>
              <w:rPr>
                <w:noProof/>
              </w:rPr>
              <w:t>Inconsistent descriptions in specifications</w:t>
            </w:r>
            <w:bookmarkEnd w:id="2"/>
            <w:r w:rsidR="004B67E6" w:rsidRPr="004B67E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AEEE9" w:rsidR="001E41F3" w:rsidRDefault="00A53132">
            <w:pPr>
              <w:pStyle w:val="CRCoverPage"/>
              <w:spacing w:after="0"/>
              <w:ind w:left="100"/>
              <w:rPr>
                <w:noProof/>
              </w:rPr>
            </w:pPr>
            <w:r>
              <w:rPr>
                <w:noProof/>
                <w:lang w:eastAsia="zh-CN"/>
              </w:rPr>
              <w:t>6.2.3.2</w:t>
            </w:r>
            <w:r w:rsidR="00D90B96">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FA05DB"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2F9011" w:rsidR="001E41F3" w:rsidRPr="00F27EC3" w:rsidRDefault="00D90B96">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40D7DE83" w:rsidR="001E41F3" w:rsidRPr="00F27EC3" w:rsidRDefault="00D90B96">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455253" w14:textId="709CEDAA" w:rsidR="00E6220A" w:rsidRPr="0042466D" w:rsidRDefault="00E6220A" w:rsidP="00E62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BC2B4A">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19DB40AF" w14:textId="77777777" w:rsidR="00871DBC" w:rsidRDefault="00871DBC" w:rsidP="00871DBC">
      <w:pPr>
        <w:pStyle w:val="5"/>
      </w:pPr>
      <w:r>
        <w:t>6.2.3.2.2</w:t>
      </w:r>
      <w:r>
        <w:tab/>
        <w:t>EAS Discovery Procedure with EASDF</w:t>
      </w:r>
    </w:p>
    <w:p w14:paraId="798ED2C6" w14:textId="77777777" w:rsidR="00026216" w:rsidRDefault="00026216" w:rsidP="00026216">
      <w:pPr>
        <w:rPr>
          <w:lang w:eastAsia="en-GB"/>
        </w:rPr>
      </w:pPr>
      <w:r>
        <w:t>For the case that the UE DNS Query is to be handled by EASDF, the following applies.</w:t>
      </w:r>
    </w:p>
    <w:p w14:paraId="7738DE9A" w14:textId="77777777" w:rsidR="00026216" w:rsidRDefault="00026216" w:rsidP="00026216">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5BC0B0B5" w14:textId="77777777" w:rsidR="00026216" w:rsidRDefault="00026216" w:rsidP="00026216">
      <w:pPr>
        <w:pStyle w:val="B1"/>
      </w:pPr>
      <w:r>
        <w:tab/>
        <w:t>EAS Deployment Information may apply to all PDU Sessions with a certain DNN, S-NSSAI and/or specific Internal Group Identifier(s).</w:t>
      </w:r>
    </w:p>
    <w:p w14:paraId="0A47E5DA" w14:textId="77777777" w:rsidR="00026216" w:rsidRDefault="00026216" w:rsidP="00026216">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0349845C" w14:textId="77777777" w:rsidR="00026216" w:rsidRDefault="00026216" w:rsidP="00026216">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36677EAF" w14:textId="77777777" w:rsidR="00026216" w:rsidRDefault="00026216" w:rsidP="00026216">
      <w:pPr>
        <w:pStyle w:val="B1"/>
      </w:pPr>
      <w:r>
        <w:tab/>
        <w:t>The Baseline DNS message detection template ID and the Baseline DNS handling actions ID are unique per SMF set when a SMF set controls an EASDF and shall be unique per SMF otherwise, within an EASDF Baseline</w:t>
      </w:r>
    </w:p>
    <w:p w14:paraId="3B73E16F" w14:textId="77777777" w:rsidR="00026216" w:rsidRDefault="00026216" w:rsidP="00026216">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679C3258" w14:textId="77777777" w:rsidR="00026216" w:rsidRDefault="00026216" w:rsidP="00026216">
      <w:pPr>
        <w:pStyle w:val="B2"/>
      </w:pPr>
      <w:r>
        <w:t>-</w:t>
      </w:r>
      <w:r>
        <w:tab/>
        <w:t>Baseline DNS message detection template</w:t>
      </w:r>
    </w:p>
    <w:p w14:paraId="6E443DB2" w14:textId="77777777" w:rsidR="00026216" w:rsidRDefault="00026216" w:rsidP="00026216">
      <w:pPr>
        <w:pStyle w:val="B3"/>
      </w:pPr>
      <w:r>
        <w:t>-</w:t>
      </w:r>
      <w:r>
        <w:tab/>
        <w:t>Baseline DNS message detection template ID</w:t>
      </w:r>
    </w:p>
    <w:p w14:paraId="4AFFCCCD" w14:textId="77777777" w:rsidR="00026216" w:rsidRDefault="00026216" w:rsidP="00026216">
      <w:pPr>
        <w:pStyle w:val="B3"/>
      </w:pPr>
      <w:r>
        <w:t>-</w:t>
      </w:r>
      <w:r>
        <w:tab/>
        <w:t>DNS message type = DNS Query or DNS Response:</w:t>
      </w:r>
    </w:p>
    <w:p w14:paraId="5260A71E" w14:textId="77777777" w:rsidR="00026216" w:rsidRDefault="00026216" w:rsidP="00026216">
      <w:pPr>
        <w:pStyle w:val="B4"/>
      </w:pPr>
      <w:r>
        <w:t>-</w:t>
      </w:r>
      <w:r>
        <w:tab/>
        <w:t>If DNS message type = DNS Query:</w:t>
      </w:r>
    </w:p>
    <w:p w14:paraId="60F81126" w14:textId="77777777" w:rsidR="00026216" w:rsidRDefault="00026216" w:rsidP="00026216">
      <w:pPr>
        <w:pStyle w:val="B5"/>
      </w:pPr>
      <w:r>
        <w:t>-</w:t>
      </w:r>
      <w:r>
        <w:tab/>
        <w:t>Array of (FQDN ranges).</w:t>
      </w:r>
    </w:p>
    <w:p w14:paraId="27B6C42F" w14:textId="77777777" w:rsidR="00026216" w:rsidRDefault="00026216" w:rsidP="00026216">
      <w:pPr>
        <w:pStyle w:val="B4"/>
      </w:pPr>
      <w:r>
        <w:t>-</w:t>
      </w:r>
      <w:r>
        <w:tab/>
        <w:t>If DNS message type = DNS Response:</w:t>
      </w:r>
    </w:p>
    <w:p w14:paraId="29910FB3" w14:textId="77777777" w:rsidR="00026216" w:rsidRDefault="00026216" w:rsidP="00026216">
      <w:pPr>
        <w:pStyle w:val="B5"/>
      </w:pPr>
      <w:r>
        <w:t>-</w:t>
      </w:r>
      <w:r>
        <w:tab/>
        <w:t>Array of FQDN ranges and/or array of EAS IP address ranges.</w:t>
      </w:r>
    </w:p>
    <w:p w14:paraId="3D140A96" w14:textId="77777777" w:rsidR="00026216" w:rsidRDefault="00026216" w:rsidP="00026216">
      <w:pPr>
        <w:pStyle w:val="B2"/>
      </w:pPr>
      <w:r>
        <w:t>-</w:t>
      </w:r>
      <w:r>
        <w:tab/>
        <w:t>Baseline DNS handling actions information:</w:t>
      </w:r>
    </w:p>
    <w:p w14:paraId="44E6FE0D" w14:textId="77777777" w:rsidR="00026216" w:rsidRDefault="00026216" w:rsidP="00026216">
      <w:pPr>
        <w:pStyle w:val="B3"/>
      </w:pPr>
      <w:r>
        <w:t>-</w:t>
      </w:r>
      <w:r>
        <w:tab/>
        <w:t>Baseline DNS handling actions ID:</w:t>
      </w:r>
    </w:p>
    <w:p w14:paraId="6CACFF3A" w14:textId="77777777" w:rsidR="00026216" w:rsidRDefault="00026216" w:rsidP="00026216">
      <w:pPr>
        <w:pStyle w:val="B4"/>
      </w:pPr>
      <w:r>
        <w:t>-</w:t>
      </w:r>
      <w:r>
        <w:tab/>
        <w:t>ECS option.</w:t>
      </w:r>
    </w:p>
    <w:p w14:paraId="43C8515A" w14:textId="77777777" w:rsidR="00026216" w:rsidRDefault="00026216" w:rsidP="00026216">
      <w:pPr>
        <w:pStyle w:val="B4"/>
      </w:pPr>
      <w:r>
        <w:t>-</w:t>
      </w:r>
      <w:r>
        <w:tab/>
        <w:t>Local DNS server IP address.</w:t>
      </w:r>
    </w:p>
    <w:p w14:paraId="76E5B824" w14:textId="77777777" w:rsidR="00026216" w:rsidRDefault="00026216" w:rsidP="00026216">
      <w:pPr>
        <w:pStyle w:val="NO"/>
      </w:pPr>
      <w:r>
        <w:t>NOTE 1:</w:t>
      </w:r>
      <w:r>
        <w:tab/>
        <w:t>The FQDN can be set to wildcard to indicate the default DNS Server (e.g. the C-DNS), for the case in which the DNS message should be forwarded to the default DNS Server.</w:t>
      </w:r>
    </w:p>
    <w:p w14:paraId="65D64419" w14:textId="77777777" w:rsidR="00026216" w:rsidRDefault="00026216" w:rsidP="00026216">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67FF5935" w14:textId="77777777" w:rsidR="00026216" w:rsidRDefault="00026216" w:rsidP="00026216">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4A0E3632" w14:textId="77777777" w:rsidR="00026216" w:rsidRDefault="00026216" w:rsidP="00026216">
      <w:pPr>
        <w:pStyle w:val="B1"/>
      </w:pPr>
      <w:r>
        <w:lastRenderedPageBreak/>
        <w:t>-</w:t>
      </w:r>
      <w:r>
        <w:tab/>
        <w:t xml:space="preserve">During the PDU Session establishment procedure, the SMF may obtain the </w:t>
      </w:r>
      <w:r>
        <w:rPr>
          <w:lang w:eastAsia="zh-CN"/>
        </w:rPr>
        <w:t>EAS Deployment Information from the NEF if not already retrieved (by subscription of such information to the NEF as described in clause 6.2.3.4.3)</w:t>
      </w:r>
      <w:r>
        <w:t xml:space="preserve"> or the SMF is preconfigure with the </w:t>
      </w:r>
      <w:r>
        <w:rPr>
          <w:lang w:eastAsia="zh-CN"/>
        </w:rPr>
        <w:t>EAS Deployment Information</w:t>
      </w:r>
      <w:r>
        <w:t xml:space="preserve"> </w:t>
      </w:r>
      <w:r>
        <w:rPr>
          <w:lang w:eastAsia="zh-CN"/>
        </w:rPr>
        <w:t>and</w:t>
      </w:r>
      <w:r>
        <w:t xml:space="preserve"> the SMF selects an EASDF and provides its address to the UE as the DNS Server to be used for the PDU Session.</w:t>
      </w:r>
    </w:p>
    <w:p w14:paraId="1E42043E" w14:textId="77777777" w:rsidR="00026216" w:rsidRDefault="00026216" w:rsidP="00026216">
      <w:pPr>
        <w:pStyle w:val="B1"/>
      </w:pPr>
      <w:r>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65A97D76" w14:textId="77777777" w:rsidR="00026216" w:rsidRDefault="00026216" w:rsidP="00026216">
      <w:pPr>
        <w:pStyle w:val="B2"/>
      </w:pPr>
      <w:r>
        <w:t>-</w:t>
      </w:r>
      <w:r>
        <w:tab/>
        <w:t>Precedence of the DNS message handling rule;</w:t>
      </w:r>
    </w:p>
    <w:p w14:paraId="323F07E3" w14:textId="77777777" w:rsidR="00026216" w:rsidRDefault="00026216" w:rsidP="00026216">
      <w:pPr>
        <w:pStyle w:val="B2"/>
      </w:pPr>
      <w:r>
        <w:t>-</w:t>
      </w:r>
      <w:r>
        <w:tab/>
        <w:t>DNS Handling Rule Identity;</w:t>
      </w:r>
    </w:p>
    <w:p w14:paraId="371E5825" w14:textId="77777777" w:rsidR="00026216" w:rsidRDefault="00026216" w:rsidP="00026216">
      <w:pPr>
        <w:pStyle w:val="B2"/>
      </w:pPr>
      <w:r>
        <w:t>-</w:t>
      </w:r>
      <w:r>
        <w:tab/>
        <w:t>A Baseline DNS message detection template ID and/or a DNS message detection template (optional and includes at least one of the following, if existing):</w:t>
      </w:r>
    </w:p>
    <w:p w14:paraId="222864A0" w14:textId="77777777" w:rsidR="00026216" w:rsidRDefault="00026216" w:rsidP="00026216">
      <w:pPr>
        <w:pStyle w:val="B3"/>
      </w:pPr>
      <w:r>
        <w:t>-</w:t>
      </w:r>
      <w:r>
        <w:tab/>
        <w:t>DNS message type = DNS Query or DNS Response:</w:t>
      </w:r>
    </w:p>
    <w:p w14:paraId="02A91829" w14:textId="77777777" w:rsidR="00026216" w:rsidRDefault="00026216" w:rsidP="00026216">
      <w:pPr>
        <w:pStyle w:val="B4"/>
      </w:pPr>
      <w:r>
        <w:t>-</w:t>
      </w:r>
      <w:r>
        <w:tab/>
        <w:t>If DNS message type = DNS Query:</w:t>
      </w:r>
    </w:p>
    <w:p w14:paraId="2C107BB1" w14:textId="77777777" w:rsidR="00026216" w:rsidRDefault="00026216" w:rsidP="00026216">
      <w:pPr>
        <w:pStyle w:val="B5"/>
      </w:pPr>
      <w:r>
        <w:t>-</w:t>
      </w:r>
      <w:r>
        <w:tab/>
        <w:t>Source IP address (i.e. UE IP address).</w:t>
      </w:r>
    </w:p>
    <w:p w14:paraId="0F6601E2" w14:textId="77777777" w:rsidR="00026216" w:rsidRDefault="00026216" w:rsidP="00026216">
      <w:pPr>
        <w:pStyle w:val="B5"/>
      </w:pPr>
      <w:r>
        <w:t>-</w:t>
      </w:r>
      <w:r>
        <w:tab/>
        <w:t>Array of (FQDN ranges) (optional).</w:t>
      </w:r>
    </w:p>
    <w:p w14:paraId="5762F7A4" w14:textId="77777777" w:rsidR="00026216" w:rsidRDefault="00026216" w:rsidP="00026216">
      <w:pPr>
        <w:pStyle w:val="B4"/>
      </w:pPr>
      <w:r>
        <w:t>-</w:t>
      </w:r>
      <w:r>
        <w:tab/>
        <w:t>If DNS message type = DNS Response:</w:t>
      </w:r>
    </w:p>
    <w:p w14:paraId="0AC345CB" w14:textId="77777777" w:rsidR="00026216" w:rsidRDefault="00026216" w:rsidP="00026216">
      <w:pPr>
        <w:pStyle w:val="B5"/>
      </w:pPr>
      <w:r>
        <w:t>-</w:t>
      </w:r>
      <w:r>
        <w:tab/>
        <w:t>Array of FQDN ranges and/or array of EAS IP address ranges (optional).</w:t>
      </w:r>
    </w:p>
    <w:p w14:paraId="00592FDA" w14:textId="77777777" w:rsidR="00026216" w:rsidRDefault="00026216" w:rsidP="00026216">
      <w:pPr>
        <w:pStyle w:val="B2"/>
      </w:pPr>
      <w:r>
        <w:t>-</w:t>
      </w:r>
      <w:r>
        <w:tab/>
        <w:t>DNS message Identifier (if received from EASDF);</w:t>
      </w:r>
    </w:p>
    <w:p w14:paraId="788D6D06" w14:textId="77777777" w:rsidR="00026216" w:rsidRDefault="00026216" w:rsidP="00026216">
      <w:pPr>
        <w:pStyle w:val="NO"/>
      </w:pPr>
      <w:r>
        <w:t>NOTE 4:</w:t>
      </w:r>
      <w:r>
        <w:tab/>
        <w:t>For DNS message type = Query, the UE IP address provided at DNS context creation (</w:t>
      </w:r>
      <w:proofErr w:type="spellStart"/>
      <w:r>
        <w:t>Neasdf_DNSContext_Create</w:t>
      </w:r>
      <w:proofErr w:type="spellEnd"/>
      <w:r>
        <w:t xml:space="preserve"> Request) is considered if not provided explicitly as part of the DNS message detection template.</w:t>
      </w:r>
    </w:p>
    <w:p w14:paraId="649C6D2D" w14:textId="77777777" w:rsidR="00026216" w:rsidRDefault="00026216" w:rsidP="00026216">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60153216" w14:textId="77777777" w:rsidR="00026216" w:rsidRDefault="00026216" w:rsidP="00026216">
      <w:pPr>
        <w:pStyle w:val="B2"/>
      </w:pPr>
      <w:r>
        <w:t>-</w:t>
      </w:r>
      <w:r>
        <w:tab/>
        <w:t>Action(s) (includes at least one action); the possible actions include:</w:t>
      </w:r>
    </w:p>
    <w:p w14:paraId="282F4E8F" w14:textId="77777777" w:rsidR="00026216" w:rsidRDefault="00026216" w:rsidP="00026216">
      <w:pPr>
        <w:pStyle w:val="B3"/>
      </w:pPr>
      <w:r>
        <w:t>-</w:t>
      </w:r>
      <w:r>
        <w:tab/>
        <w:t>Reporting Action: Report DNS message content to SMF (i.e. target FQDN and if available: IP address information provided back by the DNS server). This reporting action may include reporting-once indication. If this indication is included, the EASDF reports the DNS message content to the SMF once if the DNS message detection template matches the first incoming DNS Query or DNS Response message.</w:t>
      </w:r>
    </w:p>
    <w:p w14:paraId="39E59240" w14:textId="77777777" w:rsidR="00026216" w:rsidRDefault="00026216" w:rsidP="00026216">
      <w:pPr>
        <w:pStyle w:val="NO"/>
      </w:pPr>
      <w:r>
        <w:t>NOTE 6:</w:t>
      </w:r>
      <w:r>
        <w:tab/>
        <w:t>With reporting-once indication, the DNS message detection template should contain the EAS IP address ranges corresponding to the same DNAI. Resetting the Reporting-once indication can be used by the SMF to allow reporting associated with a DNS handling rule when the SMF has removed the UL CL/BP e.g. when the UE has moved out of the area associated with the current DNAI and thus insertion of a new UPF offloading capability can be considered.</w:t>
      </w:r>
    </w:p>
    <w:p w14:paraId="372873F9" w14:textId="77777777" w:rsidR="00026216" w:rsidRDefault="00026216" w:rsidP="00026216">
      <w:pPr>
        <w:pStyle w:val="B3"/>
      </w:pPr>
      <w:r>
        <w:t>-</w:t>
      </w:r>
      <w:r>
        <w:tab/>
        <w:t>Forwarding Action: Send the DNS message(s) to a DNS server/resolver(s) as follows:</w:t>
      </w:r>
    </w:p>
    <w:p w14:paraId="25F5DF51" w14:textId="77777777" w:rsidR="00026216" w:rsidRDefault="00026216" w:rsidP="00026216">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 or Baseline DNS handling actions ID acts as a reference to the Baseline DNS handling actions Information. This corresponds to the option A defined below.</w:t>
      </w:r>
    </w:p>
    <w:p w14:paraId="6484E151" w14:textId="77777777" w:rsidR="00026216" w:rsidRDefault="00026216" w:rsidP="00026216">
      <w:pPr>
        <w:pStyle w:val="B4"/>
      </w:pPr>
      <w:r>
        <w:t>B.</w:t>
      </w:r>
      <w:r>
        <w:tab/>
        <w:t>the information for the DNS message target address is either included as DNS Server Address indicated in the DNS handling rule, or the Baseline DNS handling actions ID included in the DNS handling rules refers to DNS message target address information; if no DNS Server Address is provided by the SMF in the rule, then the EASDF is to forward the DNS message to a locally preconfigured default DNS server/resolver. This corresponds to the option B defined below.</w:t>
      </w:r>
    </w:p>
    <w:p w14:paraId="58C4D7C9" w14:textId="77777777" w:rsidR="00026216" w:rsidRDefault="00026216" w:rsidP="00026216">
      <w:pPr>
        <w:pStyle w:val="B4"/>
      </w:pPr>
      <w:r>
        <w:lastRenderedPageBreak/>
        <w:t>C.</w:t>
      </w:r>
      <w:r>
        <w:tab/>
        <w:t>Respond directly to the DNS request. In this case the EASDF is configured by the SMF not to forward the DNS Query to the DNS server, instead it creates a response based on EAS IP address provided by the SMF.</w:t>
      </w:r>
    </w:p>
    <w:p w14:paraId="1297216C" w14:textId="77777777" w:rsidR="00026216" w:rsidRDefault="00026216" w:rsidP="00026216">
      <w:pPr>
        <w:pStyle w:val="NO"/>
      </w:pPr>
      <w:r>
        <w:t>NOTE 7:</w:t>
      </w:r>
      <w:r>
        <w:tab/>
        <w:t>The forwarding action can include either A, B or C.</w:t>
      </w:r>
    </w:p>
    <w:p w14:paraId="4AE9F92F" w14:textId="77777777" w:rsidR="00026216" w:rsidRDefault="00026216" w:rsidP="00026216">
      <w:pPr>
        <w:pStyle w:val="B3"/>
      </w:pPr>
      <w:r>
        <w:t>-</w:t>
      </w:r>
      <w:r>
        <w:tab/>
        <w:t>Control Action: Performs at least one of control actions on the DNS message(s) as follows:</w:t>
      </w:r>
    </w:p>
    <w:p w14:paraId="0D096ED2" w14:textId="77777777" w:rsidR="00026216" w:rsidRDefault="00026216" w:rsidP="00026216">
      <w:pPr>
        <w:pStyle w:val="B4"/>
      </w:pPr>
      <w:r>
        <w:t>-</w:t>
      </w:r>
      <w:r>
        <w:tab/>
        <w:t>Build DNS response from DNS query with indicated IP address (e. g. common EAS). The EASDF is expected to handle the response it has built the same way as a response it has received from a remote DNS server.</w:t>
      </w:r>
    </w:p>
    <w:p w14:paraId="3DED3399" w14:textId="77777777" w:rsidR="00026216" w:rsidRDefault="00026216" w:rsidP="00026216">
      <w:pPr>
        <w:pStyle w:val="B4"/>
      </w:pPr>
      <w:r>
        <w:t>-</w:t>
      </w:r>
      <w:r>
        <w:tab/>
        <w:t>Buffer the DNS message(s).</w:t>
      </w:r>
    </w:p>
    <w:p w14:paraId="4FE14F18" w14:textId="77777777" w:rsidR="00026216" w:rsidRDefault="00026216" w:rsidP="00026216">
      <w:pPr>
        <w:pStyle w:val="B4"/>
      </w:pPr>
      <w:r>
        <w:t>-</w:t>
      </w:r>
      <w:r>
        <w:tab/>
        <w:t>Send the buffered DNS Response(s) message to UE.</w:t>
      </w:r>
    </w:p>
    <w:p w14:paraId="11A435BF" w14:textId="77777777" w:rsidR="00026216" w:rsidRDefault="00026216" w:rsidP="00026216">
      <w:pPr>
        <w:pStyle w:val="B4"/>
      </w:pPr>
      <w:r>
        <w:t>-</w:t>
      </w:r>
      <w:r>
        <w:tab/>
        <w:t>Discard cached DNS Response message(s).</w:t>
      </w:r>
    </w:p>
    <w:p w14:paraId="63AE94AF" w14:textId="579CC1A6" w:rsidR="00026216" w:rsidRDefault="00026216" w:rsidP="00026216">
      <w:r>
        <w:t>When the EASDF forwards a DNS message (to the UE or towards a DNS server</w:t>
      </w:r>
      <w:del w:id="3" w:author="yangheng (H)" w:date="2024-01-11T15:51:00Z">
        <w:r w:rsidDel="00026216">
          <w:delText xml:space="preserve"> over N6</w:delText>
        </w:r>
      </w:del>
      <w:r>
        <w:t>), it uses its own address as the source address of the DNS message. When the EASDF forwards the DNS message to the UE the EASDF based on configuration either replace the received EDNS Client Subnet option with the one provided by the UE (i.e. if provided by the UE) or remove any received EDNS Client Subnet.</w:t>
      </w:r>
    </w:p>
    <w:p w14:paraId="3B8AF589" w14:textId="77777777" w:rsidR="00026216" w:rsidRDefault="00026216" w:rsidP="00026216">
      <w:r>
        <w:t>The SMF may use following information to create DNS message handling rules associated with a PDU Session:</w:t>
      </w:r>
    </w:p>
    <w:p w14:paraId="5CFA5B30" w14:textId="77777777" w:rsidR="00026216" w:rsidRDefault="00026216" w:rsidP="00026216">
      <w:pPr>
        <w:pStyle w:val="B1"/>
      </w:pPr>
      <w:r>
        <w:t>-</w:t>
      </w:r>
      <w:r>
        <w:tab/>
        <w:t>Local configuration associated with the (DNN, S-NSSAI, Internal Group Identifier) of the PDU Session; and/or</w:t>
      </w:r>
    </w:p>
    <w:p w14:paraId="0B893927" w14:textId="77777777" w:rsidR="00026216" w:rsidRDefault="00026216" w:rsidP="00026216">
      <w:pPr>
        <w:pStyle w:val="B1"/>
      </w:pPr>
      <w:r>
        <w:t>-</w:t>
      </w:r>
      <w:r>
        <w:tab/>
        <w:t>EAS Deployment Information provided by the AF or preconfigured in the SMF; and/or</w:t>
      </w:r>
    </w:p>
    <w:p w14:paraId="2A62322F" w14:textId="77777777" w:rsidR="00026216" w:rsidRDefault="00026216" w:rsidP="00026216">
      <w:pPr>
        <w:pStyle w:val="B1"/>
      </w:pPr>
      <w:r>
        <w:t>-</w:t>
      </w:r>
      <w:r>
        <w:tab/>
        <w:t>Information derived from the UE location such as candidate L-PSA(s); and/or</w:t>
      </w:r>
    </w:p>
    <w:p w14:paraId="142C0493" w14:textId="77777777" w:rsidR="00026216" w:rsidRDefault="00026216" w:rsidP="00026216">
      <w:pPr>
        <w:pStyle w:val="B1"/>
      </w:pPr>
      <w:r>
        <w:t>-</w:t>
      </w:r>
      <w:r>
        <w:tab/>
        <w:t>PDU Session information, like PDU Session L-PSA(s) and ULCL/BP; and/or</w:t>
      </w:r>
    </w:p>
    <w:p w14:paraId="77B84A86" w14:textId="77777777" w:rsidR="00026216" w:rsidRDefault="00026216" w:rsidP="00026216">
      <w:pPr>
        <w:pStyle w:val="B1"/>
      </w:pPr>
      <w:r>
        <w:t>-</w:t>
      </w:r>
      <w:r>
        <w:tab/>
        <w:t>Internal Group Identifier received in the Session Management Subscription data from the UDM; and/or</w:t>
      </w:r>
    </w:p>
    <w:p w14:paraId="740FEFB0" w14:textId="77777777" w:rsidR="00026216" w:rsidRDefault="00026216" w:rsidP="00026216">
      <w:pPr>
        <w:pStyle w:val="B1"/>
      </w:pPr>
      <w:r>
        <w:t>-</w:t>
      </w:r>
      <w:r>
        <w:tab/>
        <w:t>IP address or DNAI (e.g. common EAS, common DNAI) cached locally or retrieve from UDR via PCF.</w:t>
      </w:r>
    </w:p>
    <w:p w14:paraId="226B1A44" w14:textId="77777777" w:rsidR="00026216" w:rsidRDefault="00026216" w:rsidP="00026216">
      <w:pPr>
        <w:pStyle w:val="NO"/>
      </w:pPr>
      <w:r>
        <w:t>NOTE 8:</w:t>
      </w:r>
      <w:r>
        <w:tab/>
        <w:t>For example, the SMF can derive the IP address for ECS based on the N6 IP address(es) associated with serving L-PSA(s) locally configured or in the NRF.</w:t>
      </w:r>
    </w:p>
    <w:p w14:paraId="01DB68C4" w14:textId="77777777" w:rsidR="00026216" w:rsidRDefault="00026216" w:rsidP="00026216">
      <w:pPr>
        <w:pStyle w:val="NO"/>
      </w:pPr>
      <w:r>
        <w:t>NOTE 9:</w:t>
      </w:r>
      <w:r>
        <w:tab/>
        <w:t>Providing in DNS EDNS Client Subnet option an IP address associated with the L-PSA UPF protects the privacy of the (IP address of the) UE.</w:t>
      </w:r>
    </w:p>
    <w:p w14:paraId="594ED44F" w14:textId="77777777" w:rsidR="00026216" w:rsidRDefault="00026216" w:rsidP="00026216">
      <w:pPr>
        <w:pStyle w:val="B1"/>
      </w:pPr>
      <w:r>
        <w:t>-</w:t>
      </w:r>
      <w:r>
        <w:tab/>
        <w:t>If the FQDN in a DNS Query matches the FQDN(s) provided by the SMF in a DNS message detection template, based on instructions by SMF, one of the following options is executed by the EASDF based on a corresponding DNS message handling rule:</w:t>
      </w:r>
    </w:p>
    <w:p w14:paraId="4033C1E1" w14:textId="77777777" w:rsidR="00026216" w:rsidRDefault="00026216" w:rsidP="00026216">
      <w:pPr>
        <w:pStyle w:val="B2"/>
        <w:rPr>
          <w:lang w:val="en-US" w:eastAsia="zh-CN"/>
        </w:rPr>
      </w:pPr>
      <w:r>
        <w:t>-</w:t>
      </w:r>
      <w:r>
        <w:tab/>
        <w:t>Option A: The EASDF includes or replaces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1CA1A3CA" w14:textId="77777777" w:rsidR="00026216" w:rsidRDefault="00026216" w:rsidP="00026216">
      <w:pPr>
        <w:pStyle w:val="B2"/>
        <w:rPr>
          <w:lang w:eastAsia="en-GB"/>
        </w:rPr>
      </w:pPr>
      <w:r>
        <w:t>-</w:t>
      </w:r>
      <w:r>
        <w:tab/>
        <w:t>Option B: The EASDF sends the DNS Query message to a Local DNS server which is responsible for resolving the FQDN within the corresponding L-DN. The EASDF receives the DNS Response message from the Local DNS server.</w:t>
      </w:r>
    </w:p>
    <w:p w14:paraId="00154811" w14:textId="77777777" w:rsidR="00026216" w:rsidRDefault="00026216" w:rsidP="00026216">
      <w:pPr>
        <w:pStyle w:val="NO"/>
      </w:pPr>
      <w:r>
        <w:t>NOTE 10:</w:t>
      </w:r>
      <w:r>
        <w:tab/>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14:paraId="4B7A52D2" w14:textId="77777777" w:rsidR="00026216" w:rsidRDefault="00026216" w:rsidP="00026216">
      <w:pPr>
        <w:pStyle w:val="B1"/>
      </w:pPr>
      <w:r>
        <w:tab/>
        <w:t>The SMF instructions for a matching FQDN may as well indicate EASDF to contact SMF. SMF then provides the EASDF with a DNS message handling rule;</w:t>
      </w:r>
    </w:p>
    <w:p w14:paraId="2EC8274C" w14:textId="77777777" w:rsidR="00026216" w:rsidRDefault="00026216" w:rsidP="00026216">
      <w:pPr>
        <w:pStyle w:val="B1"/>
      </w:pPr>
      <w:r>
        <w:t>-</w:t>
      </w:r>
      <w:r>
        <w:tab/>
        <w:t>If the DNS Query from the UE does not match a DNS message handling rules set by the SMF, then the EASDF may simply forward the DNS Query towards a preconfigured DNS server/resolver for DNS resolution;</w:t>
      </w:r>
    </w:p>
    <w:p w14:paraId="4F984A07" w14:textId="77777777" w:rsidR="00026216" w:rsidRDefault="00026216" w:rsidP="00026216">
      <w:pPr>
        <w:pStyle w:val="B1"/>
      </w:pPr>
      <w:r>
        <w:t>-</w:t>
      </w:r>
      <w:r>
        <w:tab/>
        <w:t xml:space="preserve">When the EASDF receives a DNS Response message, the EASDF notifies the EAS information (i.e. EAS IP address(es), the EAS FQDN and if available the corresponding IP address within the ECS DNS option) to the </w:t>
      </w:r>
      <w:r>
        <w:lastRenderedPageBreak/>
        <w:t>SMF if the DNS message reporting condition provided by the SMF is met (i.e. the EAS IP address or FQDN is within the IP/FQDN range). The SMF may then select the target DNAI based on the EAS information and trigger UL CL/BP and L-PSA insertion as specified in clause 6.3.3 in TS 23.501 [2] based on the Notification.</w:t>
      </w:r>
    </w:p>
    <w:p w14:paraId="205CC9F5" w14:textId="77777777" w:rsidR="00026216" w:rsidRDefault="00026216" w:rsidP="00026216">
      <w:pPr>
        <w:pStyle w:val="NO"/>
      </w:pPr>
      <w:r>
        <w:t>NOTE 11:</w:t>
      </w:r>
      <w:r>
        <w:tab/>
        <w:t>To avoid SMF overloading caused by massive reporting, the overload control mechanisms defined in clause 6.4 of TS 29.500 [9] can be used.</w:t>
      </w:r>
    </w:p>
    <w:p w14:paraId="22BC868F" w14:textId="77777777" w:rsidR="00026216" w:rsidRDefault="00026216" w:rsidP="00026216">
      <w:r>
        <w:t>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set of UEs, the information is determined based on the common DNAI of the set of 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 Information and related policy information for the PDU Session provided as defined in clause 6.4 of TS 23.503 [4] or be preconfigured into the SMF. After the UE mobility, if the provided Information for EDNS Client Subnet option or the Local DNS server address needs to be updated, the SMF may send an update of DNS message handling rules to the EASDF.</w:t>
      </w:r>
    </w:p>
    <w:p w14:paraId="3582EB86" w14:textId="77777777" w:rsidR="00026216" w:rsidRDefault="00026216" w:rsidP="00026216">
      <w:pPr>
        <w:pStyle w:val="NO"/>
      </w:pPr>
      <w:r>
        <w:t>NOTE 12:</w:t>
      </w:r>
      <w:r>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7A9249C5" w14:textId="77777777" w:rsidR="00026216" w:rsidRDefault="00026216" w:rsidP="00026216">
      <w:pPr>
        <w:pStyle w:val="NO"/>
      </w:pPr>
      <w:r>
        <w:t>NOTE 13:</w:t>
      </w:r>
      <w:r>
        <w:tab/>
        <w:t>To protect the SMF (e.g. to block DOS from the EASDF), the EASDF IP address for DNS Query Request is only accessible from the UE IP address via UPF.</w:t>
      </w:r>
    </w:p>
    <w:p w14:paraId="5924FF74" w14:textId="77777777" w:rsidR="00026216" w:rsidRDefault="00026216" w:rsidP="00026216">
      <w:r>
        <w:t>Once the UL CL/BP and L-PSA have been inserted, the SMF may decide that the DNS messages for the FQDN are to be handled by Local DNS resolver/server from now on. This option is further described in clause 6.2.3.2.3.</w:t>
      </w:r>
    </w:p>
    <w:p w14:paraId="7B68ECC3" w14:textId="77777777" w:rsidR="00026216" w:rsidRDefault="00026216" w:rsidP="00026216">
      <w:r>
        <w:t>To avoid EASDF sending redundant DNS message reports triggering UL CL/BP insertion corresponding to the same DNAI, the SMF may send reporting-once control information (i.e. DNS message handling rule with DNS message detection template containing EAS IP address ranges with reporting-once indication set) to EASDF to instruct the EASDF to report only once for the DNS messages matching with the DNS message detection template of the reporting-once control information for the DNS message detection template.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or change of the L-PSA, the SMF may instruct the EASDF to restart the reports of the DNS messages.</w:t>
      </w:r>
    </w:p>
    <w:p w14:paraId="034FFD10" w14:textId="77777777" w:rsidR="00026216" w:rsidRDefault="00026216" w:rsidP="00026216">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EAC0AFB" w14:textId="77777777" w:rsidR="00026216" w:rsidRDefault="00026216" w:rsidP="00026216">
      <w:pPr>
        <w:pStyle w:val="NO"/>
      </w:pPr>
      <w:r>
        <w:t>NOTE 14:</w:t>
      </w:r>
      <w:r>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t>tunnelling .The</w:t>
      </w:r>
      <w:proofErr w:type="gramEnd"/>
      <w:r>
        <w:t xml:space="preserve"> EASDF provides the SMF with the source address it uses to contact DNS servers and with the destination address where it expects to receive the tunnelled traffic.</w:t>
      </w:r>
    </w:p>
    <w:p w14:paraId="192E138F" w14:textId="77777777" w:rsidR="00026216" w:rsidRDefault="00026216" w:rsidP="00026216">
      <w:pPr>
        <w:pStyle w:val="TH"/>
        <w:rPr>
          <w:noProof/>
        </w:rPr>
      </w:pPr>
      <w:r>
        <w:rPr>
          <w:rFonts w:eastAsia="Times New Roman"/>
          <w:noProof/>
          <w:lang w:eastAsia="en-GB"/>
        </w:rPr>
        <w:object w:dxaOrig="8430" w:dyaOrig="9870" w14:anchorId="18A47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2pt;height:492.85pt" o:ole="">
            <v:imagedata r:id="rId13" o:title=""/>
          </v:shape>
          <o:OLEObject Type="Embed" ProgID="Visio.Drawing.15" ShapeID="_x0000_i1025" DrawAspect="Content" ObjectID="_1766595311" r:id="rId14"/>
        </w:object>
      </w:r>
    </w:p>
    <w:p w14:paraId="17B10D4C" w14:textId="77777777" w:rsidR="00026216" w:rsidRDefault="00026216" w:rsidP="00026216">
      <w:pPr>
        <w:pStyle w:val="TF"/>
      </w:pPr>
      <w:bookmarkStart w:id="4" w:name="_CRFigure6_2_3_2_21"/>
      <w:r>
        <w:t xml:space="preserve">Figure </w:t>
      </w:r>
      <w:bookmarkEnd w:id="4"/>
      <w:r>
        <w:t>6.2.3.2.2-1: EAS discovery procedure with EASDF</w:t>
      </w:r>
    </w:p>
    <w:p w14:paraId="7E57E6DC" w14:textId="77777777" w:rsidR="00026216" w:rsidRDefault="00026216" w:rsidP="00026216">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0D40865A" w14:textId="77777777" w:rsidR="00026216" w:rsidRDefault="00026216" w:rsidP="00026216">
      <w:pPr>
        <w:pStyle w:val="B1"/>
      </w:pPr>
      <w:r>
        <w:t>2.</w:t>
      </w:r>
      <w:r>
        <w:tab/>
        <w:t>During the PDU Session Establishment procedure, the SMF selects EASDF as described clause 6.3 of TS 23.501 [2]. The SMF may consider the UE subscription information to select an EASDF as the DNS server of the PDU Session.</w:t>
      </w:r>
    </w:p>
    <w:p w14:paraId="7F6EEB0E" w14:textId="77777777" w:rsidR="00026216" w:rsidRDefault="00026216" w:rsidP="00026216">
      <w:pPr>
        <w:pStyle w:val="B1"/>
      </w:pPr>
      <w:r>
        <w:tab/>
        <w:t>The SMF may indicate to the UE either that for the PDU Session the use of the EDC functionality is allowed or that for the PDU Session the use of the EDC functionality is required.</w:t>
      </w:r>
    </w:p>
    <w:p w14:paraId="5D3C7969" w14:textId="77777777" w:rsidR="00026216" w:rsidRDefault="00026216" w:rsidP="00026216">
      <w:pPr>
        <w:pStyle w:val="B1"/>
      </w:pPr>
      <w:r>
        <w:tab/>
        <w:t>If the SMF, based on local configuration, decides that the interaction between EASDF and DNS Server in the DN shall go via the PSA UPF, the SMF configures PSA UPF within N4 rules to forward the DNS message between EASDF and DN.</w:t>
      </w:r>
    </w:p>
    <w:p w14:paraId="740A9EC3" w14:textId="33BDD4BF" w:rsidR="00026216" w:rsidRDefault="00026216" w:rsidP="00026216">
      <w:pPr>
        <w:pStyle w:val="B1"/>
      </w:pPr>
      <w:r>
        <w:lastRenderedPageBreak/>
        <w:t>3.</w:t>
      </w:r>
      <w:r>
        <w:tab/>
        <w:t xml:space="preserve">The SMF invokes </w:t>
      </w:r>
      <w:proofErr w:type="spellStart"/>
      <w:r>
        <w:t>Neasdf_DNSContext_Create</w:t>
      </w:r>
      <w:proofErr w:type="spellEnd"/>
      <w:r>
        <w:t xml:space="preserve"> Request (UE IP address, </w:t>
      </w:r>
      <w:del w:id="5" w:author="yangheng (H)" w:date="2024-01-11T15:52:00Z">
        <w:r w:rsidDel="00026216">
          <w:delText>SUPI</w:delText>
        </w:r>
      </w:del>
      <w:r>
        <w:t>, DNN, notification endpoint, (DNS message handling rules)) to the selected EASDF.</w:t>
      </w:r>
    </w:p>
    <w:p w14:paraId="56799513" w14:textId="77777777" w:rsidR="00026216" w:rsidRDefault="00026216" w:rsidP="00026216">
      <w:pPr>
        <w:pStyle w:val="B1"/>
      </w:pPr>
      <w:r>
        <w:tab/>
        <w:t>This step is performed before step 11 of PDU Session Establishment procedure in clause 4.3.2.2.1 of TS 23.502 [3].</w:t>
      </w:r>
    </w:p>
    <w:p w14:paraId="1158EC05" w14:textId="14977C41" w:rsidR="00026216" w:rsidRDefault="00026216" w:rsidP="00026216">
      <w:pPr>
        <w:pStyle w:val="B1"/>
      </w:pPr>
      <w:r>
        <w:tab/>
        <w:t xml:space="preserve">The EASDF creates a DNS context for the PDU Session and stores the UE IP address, </w:t>
      </w:r>
      <w:del w:id="6" w:author="yangheng (H)" w:date="2024-01-11T15:52:00Z">
        <w:r w:rsidDel="00026216">
          <w:delText>SUPI</w:delText>
        </w:r>
      </w:del>
      <w:r>
        <w:t>, the notification endpoint and potentially provided DNS message handling rule(s) into the context.</w:t>
      </w:r>
    </w:p>
    <w:p w14:paraId="1B6347CC" w14:textId="77777777" w:rsidR="00026216" w:rsidRDefault="00026216" w:rsidP="00026216">
      <w:pPr>
        <w:pStyle w:val="B1"/>
      </w:pPr>
      <w:r>
        <w:tab/>
        <w:t>The EASDF is provisioned with the DNS message handling rule(s), before the DNS Query message is received at the EASDF or as a consequence of the DNS Query reporting.</w:t>
      </w:r>
    </w:p>
    <w:p w14:paraId="4AC617A1" w14:textId="77777777" w:rsidR="00026216" w:rsidRDefault="00026216" w:rsidP="00026216">
      <w:pPr>
        <w:pStyle w:val="B1"/>
      </w:pPr>
      <w:r>
        <w:t>4.</w:t>
      </w:r>
      <w:r>
        <w:tab/>
        <w:t xml:space="preserve">The EASDF invokes the service operation </w:t>
      </w:r>
      <w:proofErr w:type="spellStart"/>
      <w:r>
        <w:t>Neasdf_DNSContext_Create</w:t>
      </w:r>
      <w:proofErr w:type="spellEnd"/>
      <w:r>
        <w:t xml:space="preserve"> Response.</w:t>
      </w:r>
    </w:p>
    <w:p w14:paraId="2C855002" w14:textId="77777777" w:rsidR="00026216" w:rsidRDefault="00026216" w:rsidP="00026216">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115B325F" w14:textId="77777777" w:rsidR="00026216" w:rsidRDefault="00026216" w:rsidP="00026216">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72A83196" w14:textId="77777777" w:rsidR="00026216" w:rsidRDefault="00026216" w:rsidP="00026216">
      <w:pPr>
        <w:pStyle w:val="B1"/>
      </w:pPr>
      <w:r>
        <w:t>5.</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398347D8" w14:textId="77777777" w:rsidR="00026216" w:rsidRDefault="00026216" w:rsidP="00026216">
      <w:pPr>
        <w:pStyle w:val="B1"/>
      </w:pPr>
      <w:r>
        <w:t>6.</w:t>
      </w:r>
      <w:r>
        <w:tab/>
        <w:t xml:space="preserve">The EASDF responds with </w:t>
      </w:r>
      <w:proofErr w:type="spellStart"/>
      <w:r>
        <w:t>Neasdf_DNSContext_Update</w:t>
      </w:r>
      <w:proofErr w:type="spellEnd"/>
      <w:r>
        <w:t xml:space="preserve"> Response.</w:t>
      </w:r>
    </w:p>
    <w:p w14:paraId="7C680926" w14:textId="77777777" w:rsidR="00026216" w:rsidRDefault="00026216" w:rsidP="00026216">
      <w:pPr>
        <w:pStyle w:val="B1"/>
      </w:pPr>
      <w:r>
        <w:t>7.</w:t>
      </w:r>
      <w:r>
        <w:tab/>
        <w:t>If required (see clause 5.2.1), the Application in the UE uses the EDC functionality as described in clause 6.2.4 to send the DNS Query to the EASDF. The UE sends a DNS Query message to the EASDF.</w:t>
      </w:r>
    </w:p>
    <w:p w14:paraId="3E33F549" w14:textId="77777777" w:rsidR="00026216" w:rsidRDefault="00026216" w:rsidP="00026216">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(information from the DNS Query e.g. target FQDN of the DNS Query).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6A55BC5F" w14:textId="77777777" w:rsidR="00026216" w:rsidRDefault="00026216" w:rsidP="00026216">
      <w:pPr>
        <w:pStyle w:val="B1"/>
      </w:pPr>
      <w:r>
        <w:t>9.</w:t>
      </w:r>
      <w:r>
        <w:tab/>
        <w:t xml:space="preserve">The SMF responds with </w:t>
      </w:r>
      <w:proofErr w:type="spellStart"/>
      <w:r>
        <w:t>Neasdf_DNSContext_Notify</w:t>
      </w:r>
      <w:proofErr w:type="spellEnd"/>
      <w:r>
        <w:t xml:space="preserve"> Response.</w:t>
      </w:r>
    </w:p>
    <w:p w14:paraId="762873F5" w14:textId="77777777" w:rsidR="00026216" w:rsidRDefault="00026216" w:rsidP="00026216">
      <w:pPr>
        <w:pStyle w:val="B1"/>
      </w:pPr>
      <w:r>
        <w:t>10.</w:t>
      </w:r>
      <w:r>
        <w:tab/>
        <w:t xml:space="preserve">If DNS message handling rule for the FQDN received in the report need to be updated, e.g.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08F569FB" w14:textId="77777777" w:rsidR="00026216" w:rsidRDefault="00026216" w:rsidP="00026216">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49EF6BEB" w14:textId="77777777" w:rsidR="00026216" w:rsidRDefault="00026216" w:rsidP="00026216">
      <w:pPr>
        <w:pStyle w:val="B1"/>
      </w:pPr>
      <w:r>
        <w:rPr>
          <w:lang w:eastAsia="zh-CN"/>
        </w:rPr>
        <w:t>11.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010BF6E2" w14:textId="77777777" w:rsidR="00026216" w:rsidRDefault="00026216" w:rsidP="00026216">
      <w:pPr>
        <w:pStyle w:val="B1"/>
      </w:pPr>
      <w:r>
        <w:t>12.</w:t>
      </w:r>
      <w:r>
        <w:tab/>
        <w:t>The EASDF handles the DNS Query message received from the UE as the following:</w:t>
      </w:r>
    </w:p>
    <w:p w14:paraId="430AEDC7" w14:textId="77777777" w:rsidR="00026216" w:rsidRDefault="00026216" w:rsidP="00026216">
      <w:pPr>
        <w:pStyle w:val="B2"/>
      </w:pPr>
      <w:r>
        <w:t>-</w:t>
      </w:r>
      <w:r>
        <w:tab/>
        <w:t>For Option A, the EASDF adds/replaces the EDNS Client Subnet option into the DNS Query message as specified in RFC 7871[6] and sends it to C-DNS server;</w:t>
      </w:r>
    </w:p>
    <w:p w14:paraId="1550D58C" w14:textId="77777777" w:rsidR="00026216" w:rsidRDefault="00026216" w:rsidP="00026216">
      <w:pPr>
        <w:pStyle w:val="B2"/>
      </w:pPr>
      <w:r>
        <w:t>-</w:t>
      </w:r>
      <w:r>
        <w:tab/>
        <w:t>For Option B, the EASDF removes EDNS Client Subnet option if received in the DNS query and sends the DNS Query message to the Local DNS server.</w:t>
      </w:r>
    </w:p>
    <w:p w14:paraId="591D0A2A" w14:textId="77777777" w:rsidR="00026216" w:rsidRDefault="00026216" w:rsidP="00026216">
      <w:pPr>
        <w:pStyle w:val="B1"/>
      </w:pPr>
      <w:r>
        <w:lastRenderedPageBreak/>
        <w:tab/>
        <w:t>If no DNS message detection template within the DNS message handling rule provided by the SMF matches the requested FQDN in the DNS Query, the EASDF may simply send a DNS Query to a pre-configured DNS server/resolver.</w:t>
      </w:r>
    </w:p>
    <w:p w14:paraId="4A1BD0D6" w14:textId="77777777" w:rsidR="00026216" w:rsidRDefault="00026216" w:rsidP="00026216">
      <w:pPr>
        <w:pStyle w:val="B1"/>
      </w:pPr>
      <w:r>
        <w:t>13.</w:t>
      </w:r>
      <w:r>
        <w:tab/>
        <w:t>EASDF receives the DNS Response including EAS IP addresses which is determined by the DNS system and determines that the DNS Response can be sent to the UE.</w:t>
      </w:r>
    </w:p>
    <w:p w14:paraId="28278AF1" w14:textId="77777777" w:rsidR="00026216" w:rsidRDefault="00026216" w:rsidP="00026216">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 The DNS message reporting may contain multiple EAS IP address if the EASDF has received multiple EAS IP address(es) from the DNS server it has contacted. The DNS message reporting may contain the FQDN </w:t>
      </w:r>
      <w:r>
        <w:rPr>
          <w:lang w:eastAsia="zh-CN"/>
        </w:rPr>
        <w:t>and the EDNS Client Subnet 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100A1A4B" w14:textId="77777777" w:rsidR="00026216" w:rsidRDefault="00026216" w:rsidP="00026216">
      <w:pPr>
        <w:pStyle w:val="B1"/>
      </w:pPr>
      <w:r>
        <w:tab/>
        <w:t>Per the received DNS message handling rule, the EASDF does not send the DNS Response message to the UE but waits for SMF instructions (in step 17), i.e. buffering the DNS Response message.</w:t>
      </w:r>
    </w:p>
    <w:p w14:paraId="6E9F6172" w14:textId="77777777" w:rsidR="00026216" w:rsidRDefault="00026216" w:rsidP="00026216">
      <w:pPr>
        <w:pStyle w:val="B1"/>
      </w:pPr>
      <w:r>
        <w:tab/>
        <w:t xml:space="preserve">If the DNS Response(s) is required to be buffered and reported to the SMF, when the reporting-once control information is set, EASDF only reports to SMF once by invoking </w:t>
      </w:r>
      <w:proofErr w:type="spellStart"/>
      <w:r>
        <w:t>Neasdf_DNSContext_Notify</w:t>
      </w:r>
      <w:proofErr w:type="spellEnd"/>
      <w:r>
        <w:t xml:space="preserve"> request for DNS Responses matching with the DNS message detection template.</w:t>
      </w:r>
    </w:p>
    <w:p w14:paraId="736A4713" w14:textId="77777777" w:rsidR="00026216" w:rsidRDefault="00026216" w:rsidP="00026216">
      <w:pPr>
        <w:pStyle w:val="B1"/>
      </w:pPr>
      <w:r>
        <w:t>15.</w:t>
      </w:r>
      <w:r>
        <w:tab/>
        <w:t xml:space="preserve">The SMF invokes </w:t>
      </w:r>
      <w:proofErr w:type="spellStart"/>
      <w:r>
        <w:t>Neasdf_DNSContext_Notify</w:t>
      </w:r>
      <w:proofErr w:type="spellEnd"/>
      <w:r>
        <w:t xml:space="preserve"> Response service operation.</w:t>
      </w:r>
    </w:p>
    <w:p w14:paraId="4F359D10" w14:textId="77777777" w:rsidR="00026216" w:rsidRDefault="00026216" w:rsidP="00026216">
      <w:pPr>
        <w:pStyle w:val="B1"/>
      </w:pPr>
      <w:r>
        <w:t>16.</w:t>
      </w:r>
      <w:r>
        <w:tab/>
        <w:t>The SMF may perform UL CL/BP and Local PSA selection and insert UL CL/BP and Local PSA.</w:t>
      </w:r>
    </w:p>
    <w:p w14:paraId="56D73DB6" w14:textId="77777777" w:rsidR="00026216" w:rsidRDefault="00026216" w:rsidP="00026216">
      <w:pPr>
        <w:pStyle w:val="B1"/>
      </w:pPr>
      <w:r>
        <w:tab/>
        <w:t xml:space="preserve">Based on EAS information received from the EASDF in </w:t>
      </w:r>
      <w:proofErr w:type="spellStart"/>
      <w:r>
        <w:t>Neasdf_DNSContext_Notify</w:t>
      </w:r>
      <w:proofErr w:type="spellEnd"/>
      <w:r>
        <w:t>, other UPF selection criteria, as specified in clause 6.3.3 in TS 23.501 [2], and possibly Service Experience or DN performance analytics for an Edge Application as described in TS 23.288 [10], the SMF may determine the DNAI. The SMF may also determine the associated N6 traffic routing information for the DNAI according to N6 traffic routing information for the DNAI included in EAS Deployment Information and configure Local PSA UPF with forwarding actions derived from the N6 traffic routing information. The SMF may perform UL CL/BP and Local PSA selection and insertion as described in TS 23.502 [3]. In case of UL CL, the traffic detection rules and traffic routing rules are determined by the SMF based on IP address range(s) per DNAI included in the EAS Deployment Information or according to PCC rule received from PCF or according to preconfigured information.</w:t>
      </w:r>
    </w:p>
    <w:p w14:paraId="1A675339" w14:textId="77777777" w:rsidR="00026216" w:rsidRDefault="00026216" w:rsidP="00026216">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08F07EF6" w14:textId="77777777" w:rsidR="00026216" w:rsidRDefault="00026216" w:rsidP="00026216">
      <w:pPr>
        <w:pStyle w:val="B1"/>
      </w:pPr>
      <w:r>
        <w:tab/>
        <w:t>The DNS message handling rule with the Control Action "Send the buffered DNS response(s) message to UE" indicates the EASDF to send DNS Response(s) buffered in step 14 to UE. Other DNS message handling rule may indicate the EASDF not to send further DNS Response message(s) corresponding to FQDN ranges and/or EAS IP address ranges.</w:t>
      </w:r>
    </w:p>
    <w:p w14:paraId="0D436143" w14:textId="77777777" w:rsidR="00026216" w:rsidRDefault="00026216" w:rsidP="00026216">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6CF6FC29" w14:textId="77777777" w:rsidR="00026216" w:rsidRDefault="00026216" w:rsidP="00026216">
      <w:pPr>
        <w:pStyle w:val="B1"/>
      </w:pPr>
      <w:r>
        <w:t>19.</w:t>
      </w:r>
      <w:r>
        <w:tab/>
        <w:t>If indicated to send the buffered DNS response(s) to UE in step 17, the EASDF sends the DNS Response(s) to the UE and handles the EDNS Client Subnet option as described above.</w:t>
      </w:r>
    </w:p>
    <w:p w14:paraId="5A34B345" w14:textId="77777777" w:rsidR="00026216" w:rsidRDefault="00026216" w:rsidP="00026216">
      <w:r>
        <w:t xml:space="preserve">During PDU Session Release procedure, the SMF removes the DNS context by invoking </w:t>
      </w:r>
      <w:proofErr w:type="spellStart"/>
      <w:r>
        <w:t>Neasdf_DNSContext_Delete</w:t>
      </w:r>
      <w:proofErr w:type="spellEnd"/>
      <w:r>
        <w:t xml:space="preserve"> service.</w:t>
      </w:r>
    </w:p>
    <w:p w14:paraId="570F6719" w14:textId="77777777" w:rsidR="00E6220A" w:rsidRPr="00F253C5" w:rsidRDefault="00E6220A" w:rsidP="00EF7C0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3C194" w14:textId="77777777" w:rsidR="00E016C5" w:rsidRDefault="00E016C5">
      <w:r>
        <w:separator/>
      </w:r>
    </w:p>
  </w:endnote>
  <w:endnote w:type="continuationSeparator" w:id="0">
    <w:p w14:paraId="3263DA70" w14:textId="77777777" w:rsidR="00E016C5" w:rsidRDefault="00E01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8EFE9" w14:textId="77777777" w:rsidR="00E016C5" w:rsidRDefault="00E016C5">
      <w:r>
        <w:separator/>
      </w:r>
    </w:p>
  </w:footnote>
  <w:footnote w:type="continuationSeparator" w:id="0">
    <w:p w14:paraId="4B079FFB" w14:textId="77777777" w:rsidR="00E016C5" w:rsidRDefault="00E01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49193C"/>
    <w:multiLevelType w:val="hybridMultilevel"/>
    <w:tmpl w:val="DD547F1E"/>
    <w:lvl w:ilvl="0" w:tplc="454A9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AC5656"/>
    <w:multiLevelType w:val="hybridMultilevel"/>
    <w:tmpl w:val="21F2C6AE"/>
    <w:lvl w:ilvl="0" w:tplc="9776F20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5CE46201"/>
    <w:multiLevelType w:val="hybridMultilevel"/>
    <w:tmpl w:val="F7AE982C"/>
    <w:lvl w:ilvl="0" w:tplc="1360A4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76683E47"/>
    <w:multiLevelType w:val="hybridMultilevel"/>
    <w:tmpl w:val="2954D9AE"/>
    <w:lvl w:ilvl="0" w:tplc="14F69B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heng (H)">
    <w15:presenceInfo w15:providerId="AD" w15:userId="S-1-5-21-147214757-305610072-1517763936-10091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216"/>
    <w:rsid w:val="0006620B"/>
    <w:rsid w:val="00071B58"/>
    <w:rsid w:val="000A6394"/>
    <w:rsid w:val="000B3506"/>
    <w:rsid w:val="000B3D7A"/>
    <w:rsid w:val="000B7FED"/>
    <w:rsid w:val="000C038A"/>
    <w:rsid w:val="000C5D1F"/>
    <w:rsid w:val="000C6598"/>
    <w:rsid w:val="000D44B3"/>
    <w:rsid w:val="000D706A"/>
    <w:rsid w:val="000E3B9A"/>
    <w:rsid w:val="00134E80"/>
    <w:rsid w:val="00145D43"/>
    <w:rsid w:val="00156017"/>
    <w:rsid w:val="00192C46"/>
    <w:rsid w:val="001A08B3"/>
    <w:rsid w:val="001A7B60"/>
    <w:rsid w:val="001B52F0"/>
    <w:rsid w:val="001B7A65"/>
    <w:rsid w:val="001E41F3"/>
    <w:rsid w:val="00217C01"/>
    <w:rsid w:val="00234DBE"/>
    <w:rsid w:val="00246E10"/>
    <w:rsid w:val="0025360F"/>
    <w:rsid w:val="0026004D"/>
    <w:rsid w:val="002640DD"/>
    <w:rsid w:val="00275D12"/>
    <w:rsid w:val="00284FEB"/>
    <w:rsid w:val="002860C4"/>
    <w:rsid w:val="002B5741"/>
    <w:rsid w:val="002C4AF0"/>
    <w:rsid w:val="002C7E12"/>
    <w:rsid w:val="002E0D43"/>
    <w:rsid w:val="002E3A1F"/>
    <w:rsid w:val="002E472E"/>
    <w:rsid w:val="0030511B"/>
    <w:rsid w:val="00305409"/>
    <w:rsid w:val="00321068"/>
    <w:rsid w:val="003609EF"/>
    <w:rsid w:val="0036231A"/>
    <w:rsid w:val="00374DD4"/>
    <w:rsid w:val="003B1D7E"/>
    <w:rsid w:val="003D2CDE"/>
    <w:rsid w:val="003E1A36"/>
    <w:rsid w:val="003F4E73"/>
    <w:rsid w:val="00410371"/>
    <w:rsid w:val="004242F1"/>
    <w:rsid w:val="00443849"/>
    <w:rsid w:val="00472770"/>
    <w:rsid w:val="004A4184"/>
    <w:rsid w:val="004B67E6"/>
    <w:rsid w:val="004B75B7"/>
    <w:rsid w:val="004C69B8"/>
    <w:rsid w:val="004D126A"/>
    <w:rsid w:val="004E590D"/>
    <w:rsid w:val="004F3CDA"/>
    <w:rsid w:val="005141D9"/>
    <w:rsid w:val="0051580D"/>
    <w:rsid w:val="00542C2B"/>
    <w:rsid w:val="00544A4B"/>
    <w:rsid w:val="00547111"/>
    <w:rsid w:val="00557D56"/>
    <w:rsid w:val="0056713B"/>
    <w:rsid w:val="005816E7"/>
    <w:rsid w:val="00590D52"/>
    <w:rsid w:val="00592D74"/>
    <w:rsid w:val="005E2C44"/>
    <w:rsid w:val="005E4811"/>
    <w:rsid w:val="005F5DC9"/>
    <w:rsid w:val="00613CC3"/>
    <w:rsid w:val="00621188"/>
    <w:rsid w:val="006257ED"/>
    <w:rsid w:val="00633101"/>
    <w:rsid w:val="00653DE4"/>
    <w:rsid w:val="00665C47"/>
    <w:rsid w:val="006662A6"/>
    <w:rsid w:val="00686F7F"/>
    <w:rsid w:val="00695808"/>
    <w:rsid w:val="006A151E"/>
    <w:rsid w:val="006A1CC1"/>
    <w:rsid w:val="006B1345"/>
    <w:rsid w:val="006B46FB"/>
    <w:rsid w:val="006B4B6D"/>
    <w:rsid w:val="006D0902"/>
    <w:rsid w:val="006D7DF5"/>
    <w:rsid w:val="006E21FB"/>
    <w:rsid w:val="006F0758"/>
    <w:rsid w:val="00700307"/>
    <w:rsid w:val="0071043A"/>
    <w:rsid w:val="0073109D"/>
    <w:rsid w:val="00764633"/>
    <w:rsid w:val="007814C2"/>
    <w:rsid w:val="007913D5"/>
    <w:rsid w:val="00792342"/>
    <w:rsid w:val="007977A8"/>
    <w:rsid w:val="007B512A"/>
    <w:rsid w:val="007C2097"/>
    <w:rsid w:val="007D6A07"/>
    <w:rsid w:val="007F321B"/>
    <w:rsid w:val="007F7259"/>
    <w:rsid w:val="00801693"/>
    <w:rsid w:val="00802811"/>
    <w:rsid w:val="008040A8"/>
    <w:rsid w:val="00820B50"/>
    <w:rsid w:val="00822E17"/>
    <w:rsid w:val="008279FA"/>
    <w:rsid w:val="008626E7"/>
    <w:rsid w:val="00863F71"/>
    <w:rsid w:val="00870EE7"/>
    <w:rsid w:val="00871DBC"/>
    <w:rsid w:val="008863B9"/>
    <w:rsid w:val="008A45A6"/>
    <w:rsid w:val="008B4535"/>
    <w:rsid w:val="008B6D6C"/>
    <w:rsid w:val="008B7963"/>
    <w:rsid w:val="008D3CCC"/>
    <w:rsid w:val="008F3789"/>
    <w:rsid w:val="008F5531"/>
    <w:rsid w:val="008F686C"/>
    <w:rsid w:val="009028EE"/>
    <w:rsid w:val="00913986"/>
    <w:rsid w:val="009148DE"/>
    <w:rsid w:val="00927FB4"/>
    <w:rsid w:val="00941E30"/>
    <w:rsid w:val="009777D9"/>
    <w:rsid w:val="00991B88"/>
    <w:rsid w:val="009A5753"/>
    <w:rsid w:val="009A579D"/>
    <w:rsid w:val="009B2806"/>
    <w:rsid w:val="009C46E2"/>
    <w:rsid w:val="009D3284"/>
    <w:rsid w:val="009E3297"/>
    <w:rsid w:val="009F734F"/>
    <w:rsid w:val="009F74B7"/>
    <w:rsid w:val="00A24428"/>
    <w:rsid w:val="00A246B6"/>
    <w:rsid w:val="00A47E70"/>
    <w:rsid w:val="00A50CF0"/>
    <w:rsid w:val="00A53132"/>
    <w:rsid w:val="00A654B6"/>
    <w:rsid w:val="00A7671C"/>
    <w:rsid w:val="00AA2CBC"/>
    <w:rsid w:val="00AC5820"/>
    <w:rsid w:val="00AD1CD8"/>
    <w:rsid w:val="00AE7E78"/>
    <w:rsid w:val="00AF0943"/>
    <w:rsid w:val="00B1625B"/>
    <w:rsid w:val="00B258BB"/>
    <w:rsid w:val="00B67B97"/>
    <w:rsid w:val="00B732B9"/>
    <w:rsid w:val="00B968C8"/>
    <w:rsid w:val="00BA3EC5"/>
    <w:rsid w:val="00BA51D9"/>
    <w:rsid w:val="00BB5DFC"/>
    <w:rsid w:val="00BC2B4A"/>
    <w:rsid w:val="00BD279D"/>
    <w:rsid w:val="00BD30B6"/>
    <w:rsid w:val="00BD6BB8"/>
    <w:rsid w:val="00C17847"/>
    <w:rsid w:val="00C603B6"/>
    <w:rsid w:val="00C6677F"/>
    <w:rsid w:val="00C66BA2"/>
    <w:rsid w:val="00C870F6"/>
    <w:rsid w:val="00C95985"/>
    <w:rsid w:val="00CB01EB"/>
    <w:rsid w:val="00CB4A97"/>
    <w:rsid w:val="00CC4575"/>
    <w:rsid w:val="00CC5026"/>
    <w:rsid w:val="00CC68D0"/>
    <w:rsid w:val="00CD41CC"/>
    <w:rsid w:val="00CD61B0"/>
    <w:rsid w:val="00CF5DED"/>
    <w:rsid w:val="00D03F9A"/>
    <w:rsid w:val="00D06D51"/>
    <w:rsid w:val="00D13B8D"/>
    <w:rsid w:val="00D171FE"/>
    <w:rsid w:val="00D24991"/>
    <w:rsid w:val="00D50255"/>
    <w:rsid w:val="00D5392B"/>
    <w:rsid w:val="00D65661"/>
    <w:rsid w:val="00D66520"/>
    <w:rsid w:val="00D81AE1"/>
    <w:rsid w:val="00D84AE9"/>
    <w:rsid w:val="00D90B96"/>
    <w:rsid w:val="00DA524D"/>
    <w:rsid w:val="00DB0E5C"/>
    <w:rsid w:val="00DC1BDE"/>
    <w:rsid w:val="00DC5F9E"/>
    <w:rsid w:val="00DE34CF"/>
    <w:rsid w:val="00E016C5"/>
    <w:rsid w:val="00E0314F"/>
    <w:rsid w:val="00E13F3D"/>
    <w:rsid w:val="00E304DB"/>
    <w:rsid w:val="00E31DFA"/>
    <w:rsid w:val="00E34898"/>
    <w:rsid w:val="00E37832"/>
    <w:rsid w:val="00E43C81"/>
    <w:rsid w:val="00E51BB0"/>
    <w:rsid w:val="00E6220A"/>
    <w:rsid w:val="00E63074"/>
    <w:rsid w:val="00E67D92"/>
    <w:rsid w:val="00EB09B7"/>
    <w:rsid w:val="00EB1A10"/>
    <w:rsid w:val="00EC00EB"/>
    <w:rsid w:val="00EC7413"/>
    <w:rsid w:val="00EE7D7C"/>
    <w:rsid w:val="00EF6A2F"/>
    <w:rsid w:val="00EF7C09"/>
    <w:rsid w:val="00F05E4A"/>
    <w:rsid w:val="00F0702B"/>
    <w:rsid w:val="00F230C8"/>
    <w:rsid w:val="00F253C5"/>
    <w:rsid w:val="00F25D98"/>
    <w:rsid w:val="00F27246"/>
    <w:rsid w:val="00F27EC3"/>
    <w:rsid w:val="00F300FB"/>
    <w:rsid w:val="00F34BBC"/>
    <w:rsid w:val="00F7750E"/>
    <w:rsid w:val="00F8182F"/>
    <w:rsid w:val="00FA7236"/>
    <w:rsid w:val="00FB6386"/>
    <w:rsid w:val="00FC2C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EC00EB"/>
    <w:rPr>
      <w:rFonts w:ascii="Arial" w:hAnsi="Arial"/>
      <w:lang w:val="en-GB" w:eastAsia="en-US"/>
    </w:rPr>
  </w:style>
  <w:style w:type="character" w:customStyle="1" w:styleId="NOZchn">
    <w:name w:val="NO Zchn"/>
    <w:link w:val="NO"/>
    <w:qFormat/>
    <w:rsid w:val="00863F71"/>
    <w:rPr>
      <w:rFonts w:ascii="Times New Roman" w:hAnsi="Times New Roman"/>
      <w:lang w:val="en-GB" w:eastAsia="en-US"/>
    </w:rPr>
  </w:style>
  <w:style w:type="character" w:customStyle="1" w:styleId="THChar">
    <w:name w:val="TH Char"/>
    <w:link w:val="TH"/>
    <w:qFormat/>
    <w:rsid w:val="00590D52"/>
    <w:rPr>
      <w:rFonts w:ascii="Arial" w:hAnsi="Arial"/>
      <w:b/>
      <w:lang w:val="en-GB" w:eastAsia="en-US"/>
    </w:rPr>
  </w:style>
  <w:style w:type="character" w:customStyle="1" w:styleId="TFChar">
    <w:name w:val="TF Char"/>
    <w:link w:val="TF"/>
    <w:qFormat/>
    <w:rsid w:val="00590D52"/>
    <w:rPr>
      <w:rFonts w:ascii="Arial" w:hAnsi="Arial"/>
      <w:b/>
      <w:lang w:val="en-GB" w:eastAsia="en-US"/>
    </w:rPr>
  </w:style>
  <w:style w:type="character" w:customStyle="1" w:styleId="B1Char">
    <w:name w:val="B1 Char"/>
    <w:link w:val="B1"/>
    <w:qFormat/>
    <w:rsid w:val="00590D52"/>
    <w:rPr>
      <w:rFonts w:ascii="Times New Roman" w:hAnsi="Times New Roman"/>
      <w:lang w:val="en-GB" w:eastAsia="en-US"/>
    </w:rPr>
  </w:style>
  <w:style w:type="character" w:customStyle="1" w:styleId="B2Char">
    <w:name w:val="B2 Char"/>
    <w:link w:val="B2"/>
    <w:qFormat/>
    <w:rsid w:val="00F253C5"/>
    <w:rPr>
      <w:rFonts w:ascii="Times New Roman" w:hAnsi="Times New Roman"/>
      <w:lang w:val="en-GB" w:eastAsia="en-US"/>
    </w:rPr>
  </w:style>
  <w:style w:type="character" w:customStyle="1" w:styleId="40">
    <w:name w:val="标题 4 字符"/>
    <w:link w:val="4"/>
    <w:locked/>
    <w:rsid w:val="00F253C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975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22C6B-C5AE-4878-8EFC-BE8448F6A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3932</Words>
  <Characters>22419</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2024-01-12T06:33:00Z</dcterms:created>
  <dcterms:modified xsi:type="dcterms:W3CDTF">2024-01-12T11:58:00Z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(3)1TORwu+ESIILRzW+ttX2uDZOJlDM6P6u5VXOc5wKuUBWMDyhufiPmEE7oeMV9oHbFpG349Pd
C+/YvT2yOOU1EeR4PKwupfk+IStVIZspiTg9AWSlKgLFPGrus92hFCgyCjIXeKVF+RmToazv
28cL38M+vbtiqYrIURoPJATGoQmwgBgAjO3imHKw2sEI0loaHQ8tZFEPMJ8SFNs7KhFZsCBY
kkyD0cIY5gqj3WEadi</vt:lpwstr>
  </property>
  <property fmtid="{D5CDD505-2E9C-101B-9397-08002B2CF9AE}" pid="22" name="_2015_ms_pID_7253431">
    <vt:lpwstr>duIsMfwb38pwxJ8IVgsM5GhNDDbwshqEDj5Ku8tIW4kmyFyjTkXdbg
fcO9TzGu+B/0Tr/VWmRtjG6MEkd+ixDBKbIoDVvRAcmJEZdiBaPLtozfqrK7IDPoVtDZPuSm
KFckHvlOfnn4Po91VbSFeZo8VxX424lVLMfiZwS/JGnBYsWDXPR9/lIW9g+j4V3gYvG3gOCx
B2k980MDh0+WaIJQKVFsgt7xscQ1F//t4pSQ</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1701057495</vt:lpwstr>
  </property>
</Properties>
</file>